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4D0" w:rsidRDefault="004124D0" w:rsidP="004124D0">
      <w:pPr>
        <w:pStyle w:val="NoSpacing"/>
      </w:pPr>
      <w:r>
        <w:rPr>
          <w:u w:val="single"/>
        </w:rPr>
        <w:t>Thomas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4124D0" w:rsidRDefault="004124D0" w:rsidP="004124D0">
      <w:pPr>
        <w:pStyle w:val="NoSpacing"/>
      </w:pPr>
    </w:p>
    <w:p w:rsidR="004124D0" w:rsidRDefault="004124D0" w:rsidP="004124D0">
      <w:pPr>
        <w:pStyle w:val="NoSpacing"/>
      </w:pPr>
    </w:p>
    <w:p w:rsidR="004124D0" w:rsidRDefault="004124D0" w:rsidP="004124D0">
      <w:pPr>
        <w:pStyle w:val="NoSpacing"/>
      </w:pPr>
      <w:r>
        <w:t>30 Oct.1438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Dorchester, Dorset, </w:t>
      </w:r>
    </w:p>
    <w:p w:rsidR="004124D0" w:rsidRDefault="004124D0" w:rsidP="004124D0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Brecore</w:t>
      </w:r>
      <w:proofErr w:type="spellEnd"/>
      <w:r>
        <w:t>(q.v.).</w:t>
      </w:r>
    </w:p>
    <w:p w:rsidR="004124D0" w:rsidRDefault="004124D0" w:rsidP="004124D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25-15)</w:t>
      </w:r>
    </w:p>
    <w:p w:rsidR="004124D0" w:rsidRDefault="004124D0" w:rsidP="004124D0">
      <w:pPr>
        <w:pStyle w:val="NoSpacing"/>
      </w:pPr>
    </w:p>
    <w:p w:rsidR="004124D0" w:rsidRDefault="004124D0" w:rsidP="004124D0">
      <w:pPr>
        <w:pStyle w:val="NoSpacing"/>
      </w:pPr>
    </w:p>
    <w:p w:rsidR="004124D0" w:rsidRDefault="004124D0" w:rsidP="004124D0">
      <w:pPr>
        <w:pStyle w:val="NoSpacing"/>
      </w:pPr>
      <w:r>
        <w:t>1 April 2017</w:t>
      </w:r>
    </w:p>
    <w:p w:rsidR="006B2F86" w:rsidRPr="004124D0" w:rsidRDefault="004124D0" w:rsidP="00E71FC3">
      <w:pPr>
        <w:pStyle w:val="NoSpacing"/>
      </w:pPr>
      <w:bookmarkStart w:id="0" w:name="_GoBack"/>
      <w:bookmarkEnd w:id="0"/>
    </w:p>
    <w:sectPr w:rsidR="006B2F86" w:rsidRPr="004124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4D0" w:rsidRDefault="004124D0" w:rsidP="00E71FC3">
      <w:pPr>
        <w:spacing w:after="0" w:line="240" w:lineRule="auto"/>
      </w:pPr>
      <w:r>
        <w:separator/>
      </w:r>
    </w:p>
  </w:endnote>
  <w:endnote w:type="continuationSeparator" w:id="0">
    <w:p w:rsidR="004124D0" w:rsidRDefault="004124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4D0" w:rsidRDefault="004124D0" w:rsidP="00E71FC3">
      <w:pPr>
        <w:spacing w:after="0" w:line="240" w:lineRule="auto"/>
      </w:pPr>
      <w:r>
        <w:separator/>
      </w:r>
    </w:p>
  </w:footnote>
  <w:footnote w:type="continuationSeparator" w:id="0">
    <w:p w:rsidR="004124D0" w:rsidRDefault="004124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4D0"/>
    <w:rsid w:val="001A7C09"/>
    <w:rsid w:val="004124D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9F4B1"/>
  <w15:chartTrackingRefBased/>
  <w15:docId w15:val="{AB88D9B7-CE99-42CE-8A42-21968586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2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2017-04-01T21:21:00Z</dcterms:created>
  <dcterms:modified xsi:type="dcterms:W3CDTF">2017-04-01T21:22:00Z</dcterms:modified>
</cp:coreProperties>
</file>